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0C4E4" w14:textId="77777777" w:rsidR="00E525EC" w:rsidRDefault="00E525EC" w:rsidP="00E525EC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MARSHAM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8FE3766" w14:textId="77777777" w:rsidR="00E525EC" w:rsidRDefault="00E525EC" w:rsidP="00E525EC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London. Salter.</w:t>
      </w:r>
    </w:p>
    <w:p w14:paraId="1B9FEBFE" w14:textId="77777777" w:rsidR="00E525EC" w:rsidRDefault="00E525EC" w:rsidP="00E525EC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2D41FE" w14:textId="77777777" w:rsidR="00E525EC" w:rsidRDefault="00E525EC" w:rsidP="00E525EC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499B7F" w14:textId="77777777" w:rsidR="00E525EC" w:rsidRDefault="00E525EC" w:rsidP="00E525EC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Henry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Bettenham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Rainham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Kent(q.v.).</w:t>
      </w:r>
    </w:p>
    <w:p w14:paraId="42DF1208" w14:textId="77777777" w:rsidR="00E525EC" w:rsidRDefault="00E525EC" w:rsidP="00E525E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02C38DE8" w14:textId="77777777" w:rsidR="00E525EC" w:rsidRDefault="00E525EC" w:rsidP="00E525EC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27BE52" w14:textId="77777777" w:rsidR="00E525EC" w:rsidRDefault="00E525EC" w:rsidP="00E525EC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BD1CBE" w14:textId="77777777" w:rsidR="00E525EC" w:rsidRDefault="00E525EC" w:rsidP="00E525EC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December 2021</w:t>
      </w:r>
    </w:p>
    <w:p w14:paraId="0476549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2FD8F" w14:textId="77777777" w:rsidR="00E525EC" w:rsidRDefault="00E525EC" w:rsidP="009139A6">
      <w:r>
        <w:separator/>
      </w:r>
    </w:p>
  </w:endnote>
  <w:endnote w:type="continuationSeparator" w:id="0">
    <w:p w14:paraId="22F3FE52" w14:textId="77777777" w:rsidR="00E525EC" w:rsidRDefault="00E525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A4A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EB11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B0D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80FA1" w14:textId="77777777" w:rsidR="00E525EC" w:rsidRDefault="00E525EC" w:rsidP="009139A6">
      <w:r>
        <w:separator/>
      </w:r>
    </w:p>
  </w:footnote>
  <w:footnote w:type="continuationSeparator" w:id="0">
    <w:p w14:paraId="792C6BEB" w14:textId="77777777" w:rsidR="00E525EC" w:rsidRDefault="00E525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EAF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BCB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80D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5E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525E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55D3D"/>
  <w15:chartTrackingRefBased/>
  <w15:docId w15:val="{E37D10A1-6132-4239-82C7-640BB112F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525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2022-01-07T21:00:00Z</dcterms:created>
  <dcterms:modified xsi:type="dcterms:W3CDTF">2022-01-07T21:00:00Z</dcterms:modified>
</cp:coreProperties>
</file>